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08" w:rsidRPr="002C7C12" w:rsidRDefault="00F01208" w:rsidP="00D037CC">
      <w:pPr>
        <w:ind w:firstLine="708"/>
        <w:jc w:val="right"/>
        <w:rPr>
          <w:sz w:val="26"/>
          <w:szCs w:val="26"/>
        </w:rPr>
      </w:pPr>
      <w:r w:rsidRPr="002C7C12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F01208" w:rsidRPr="002C7C12" w:rsidRDefault="00F01208" w:rsidP="00C704CC">
      <w:pPr>
        <w:rPr>
          <w:b/>
          <w:sz w:val="26"/>
          <w:szCs w:val="26"/>
        </w:rPr>
      </w:pPr>
    </w:p>
    <w:tbl>
      <w:tblPr>
        <w:tblW w:w="16189" w:type="dxa"/>
        <w:tblInd w:w="-601" w:type="dxa"/>
        <w:tblLayout w:type="fixed"/>
        <w:tblLook w:val="0000"/>
      </w:tblPr>
      <w:tblGrid>
        <w:gridCol w:w="3970"/>
        <w:gridCol w:w="709"/>
        <w:gridCol w:w="1970"/>
        <w:gridCol w:w="1980"/>
        <w:gridCol w:w="1440"/>
        <w:gridCol w:w="2022"/>
        <w:gridCol w:w="2118"/>
        <w:gridCol w:w="1980"/>
      </w:tblGrid>
      <w:tr w:rsidR="00F01208" w:rsidRPr="002C7C12" w:rsidTr="00B018F3">
        <w:trPr>
          <w:trHeight w:val="885"/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Ведомство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данным</w:t>
            </w:r>
            <w:r w:rsidRPr="002C7C12">
              <w:rPr>
                <w:sz w:val="20"/>
                <w:szCs w:val="20"/>
              </w:rPr>
              <w:t xml:space="preserve"> сводной бюджетной роспис</w:t>
            </w:r>
            <w:r>
              <w:rPr>
                <w:sz w:val="20"/>
                <w:szCs w:val="20"/>
              </w:rPr>
              <w:t>и</w:t>
            </w:r>
            <w:r w:rsidRPr="002C7C12">
              <w:rPr>
                <w:sz w:val="20"/>
                <w:szCs w:val="20"/>
              </w:rPr>
              <w:t xml:space="preserve"> № 49 от 30.12.2016г.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Лимиты бюджетных обязательств 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ф. 0503128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1208" w:rsidRPr="002C7C12" w:rsidRDefault="00F01208" w:rsidP="00EE082B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 Отклонение</w:t>
            </w:r>
          </w:p>
          <w:p w:rsidR="00F01208" w:rsidRPr="002C7C12" w:rsidRDefault="00F01208" w:rsidP="00EE082B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гр.4 – гр.3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Принято обязательств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ф. 0503128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Исполнено денежных обязательств</w:t>
            </w:r>
          </w:p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 xml:space="preserve"> ф. 0503128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pPr>
              <w:jc w:val="center"/>
              <w:rPr>
                <w:sz w:val="20"/>
                <w:szCs w:val="20"/>
              </w:rPr>
            </w:pPr>
            <w:r w:rsidRPr="002C7C12">
              <w:rPr>
                <w:sz w:val="20"/>
                <w:szCs w:val="20"/>
              </w:rPr>
              <w:t>Не исполнено ф. 0503128</w:t>
            </w:r>
          </w:p>
        </w:tc>
      </w:tr>
      <w:tr w:rsidR="00F01208" w:rsidRPr="002C7C12" w:rsidTr="00B018F3">
        <w:trPr>
          <w:trHeight w:val="225"/>
          <w:tblHeader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8C25AB">
            <w:pPr>
              <w:jc w:val="center"/>
              <w:rPr>
                <w:sz w:val="16"/>
                <w:szCs w:val="16"/>
              </w:rPr>
            </w:pPr>
            <w:r w:rsidRPr="002C7C12">
              <w:rPr>
                <w:sz w:val="16"/>
                <w:szCs w:val="16"/>
              </w:rPr>
              <w:t>8</w:t>
            </w:r>
          </w:p>
        </w:tc>
      </w:tr>
      <w:tr w:rsidR="00F01208" w:rsidRPr="002C7C12" w:rsidTr="00B018F3">
        <w:trPr>
          <w:trHeight w:val="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КУМИ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164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7 385 246,45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7 385 246,45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7 385 246,45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7 385 246,45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-</w:t>
            </w:r>
          </w:p>
        </w:tc>
      </w:tr>
      <w:tr w:rsidR="00F01208" w:rsidRPr="002C7C12" w:rsidTr="00B018F3">
        <w:trPr>
          <w:trHeight w:val="5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ФЭУ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230 983 298,33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230 898 227,19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- 85 071,14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223 216 808,13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222 565 229,14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651 578,99</w:t>
            </w:r>
          </w:p>
        </w:tc>
      </w:tr>
      <w:tr w:rsidR="00F01208" w:rsidRPr="002C7C12" w:rsidTr="00B018F3">
        <w:trPr>
          <w:trHeight w:val="4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Администрация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810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122 418 634,36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122 418 634,36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117 741 382,87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117 734 101,11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7 281,76</w:t>
            </w:r>
          </w:p>
        </w:tc>
      </w:tr>
      <w:tr w:rsidR="00F01208" w:rsidRPr="002C7C12" w:rsidTr="00B018F3">
        <w:trPr>
          <w:trHeight w:val="5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АПО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841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12 533 286,93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12 533 286,93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bookmarkStart w:id="0" w:name="_GoBack"/>
            <w:bookmarkEnd w:id="0"/>
            <w:r w:rsidRPr="002C7C12">
              <w:t>12 490 168,71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12 389 292,90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100 875,81</w:t>
            </w:r>
          </w:p>
        </w:tc>
      </w:tr>
      <w:tr w:rsidR="00F01208" w:rsidRPr="002C7C12" w:rsidTr="00B018F3">
        <w:trPr>
          <w:trHeight w:val="5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Управление образования Холмогорского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844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596 272 164,19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596 272 164,19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596 272 164,19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596 272 164,19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-</w:t>
            </w:r>
          </w:p>
        </w:tc>
      </w:tr>
      <w:tr w:rsidR="00F01208" w:rsidRPr="002C7C12" w:rsidTr="00B018F3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МКУ «ХОЗУ»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848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13 519 572,64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13 519 572,64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13 512 306,22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13 501 874,47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10 431,75</w:t>
            </w:r>
          </w:p>
        </w:tc>
      </w:tr>
      <w:tr w:rsidR="00F01208" w:rsidRPr="002C7C12" w:rsidTr="00B018F3">
        <w:trPr>
          <w:trHeight w:val="5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Собрание депутатов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849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1 636 600,00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1 636 600,00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1 517 035,72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1 461 768,58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55 267,14</w:t>
            </w:r>
          </w:p>
        </w:tc>
      </w:tr>
      <w:tr w:rsidR="00F01208" w:rsidRPr="002C7C12" w:rsidTr="00B018F3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КСП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851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2 760 300,00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2 760 300,00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2 623 512,75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2 560 583,24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62 929,51</w:t>
            </w:r>
          </w:p>
        </w:tc>
      </w:tr>
      <w:tr w:rsidR="00F01208" w:rsidRPr="002C7C12" w:rsidTr="00B018F3">
        <w:trPr>
          <w:trHeight w:val="2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CA31FC">
            <w:r w:rsidRPr="002C7C12">
              <w:rPr>
                <w:sz w:val="22"/>
                <w:szCs w:val="22"/>
              </w:rPr>
              <w:t>МКУК «ХЦКС»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852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31 537 814,00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31 537 814,00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31 537 814,00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31 537 814,00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</w:tr>
      <w:tr w:rsidR="00F01208" w:rsidRPr="002C7C12" w:rsidTr="00B018F3">
        <w:trPr>
          <w:trHeight w:val="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>МКУК "Холмогорская ЦМБ"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853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18 437 665,00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18 437 665,00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18 429 044,30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7C302A">
            <w:pPr>
              <w:jc w:val="center"/>
            </w:pPr>
            <w:r w:rsidRPr="002C7C12">
              <w:t>18 425 340,75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7C302A">
            <w:pPr>
              <w:jc w:val="center"/>
            </w:pPr>
            <w:r w:rsidRPr="002C7C12">
              <w:t>3 703,55</w:t>
            </w:r>
          </w:p>
        </w:tc>
      </w:tr>
      <w:tr w:rsidR="00F01208" w:rsidRPr="002C7C12" w:rsidTr="00B018F3">
        <w:trPr>
          <w:trHeight w:val="1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r w:rsidRPr="002C7C12">
              <w:rPr>
                <w:sz w:val="22"/>
                <w:szCs w:val="22"/>
              </w:rPr>
              <w:t xml:space="preserve">МКУК "Музей М.В. Ломоносова"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rPr>
                <w:sz w:val="22"/>
                <w:szCs w:val="22"/>
              </w:rPr>
              <w:t>854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 w:rsidRPr="002C7C12">
              <w:t>7 568 400,00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7 568 400,00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0,00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7 566 790,28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7 524 999,65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41 790,63</w:t>
            </w:r>
          </w:p>
        </w:tc>
      </w:tr>
      <w:tr w:rsidR="00F01208" w:rsidRPr="002C7C12" w:rsidTr="00B018F3">
        <w:trPr>
          <w:trHeight w:val="4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bCs/>
              </w:rPr>
            </w:pPr>
            <w:r w:rsidRPr="002C7C12">
              <w:rPr>
                <w:bCs/>
                <w:sz w:val="22"/>
                <w:szCs w:val="22"/>
              </w:rPr>
              <w:t>ВСЕГО РАСХОДОВ:</w:t>
            </w:r>
          </w:p>
          <w:p w:rsidR="00F01208" w:rsidRPr="002C7C12" w:rsidRDefault="00F01208" w:rsidP="00CA31FC">
            <w:pPr>
              <w:jc w:val="center"/>
              <w:rPr>
                <w:b/>
              </w:rPr>
            </w:pPr>
            <w:r w:rsidRPr="002C7C12">
              <w:rPr>
                <w:bCs/>
                <w:sz w:val="22"/>
                <w:szCs w:val="22"/>
              </w:rPr>
              <w:t>По данным ГАБС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  <w:r w:rsidRPr="002C7C12">
              <w:rPr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1 045 052 981,90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1 044 967 910,76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- 85 071,14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1 032 292 273,62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1 031 358 414,48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208" w:rsidRPr="002C7C12" w:rsidRDefault="00F01208" w:rsidP="00B018F3">
            <w:pPr>
              <w:jc w:val="center"/>
            </w:pPr>
            <w:r w:rsidRPr="002C7C12">
              <w:t>933 859,14</w:t>
            </w:r>
          </w:p>
        </w:tc>
      </w:tr>
      <w:tr w:rsidR="00F01208" w:rsidRPr="002C7C12" w:rsidTr="00B018F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E613E7">
            <w:pPr>
              <w:jc w:val="center"/>
              <w:rPr>
                <w:bCs/>
              </w:rPr>
            </w:pPr>
            <w:r w:rsidRPr="002C7C12">
              <w:rPr>
                <w:bCs/>
              </w:rPr>
              <w:t>Отчет МО «ХМР» (ф. 0503128)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</w:pPr>
            <w:r>
              <w:t>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 w:rsidRPr="002C7C12">
              <w:t>1 045 052 981,90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х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1 032 292 273,62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1 031 358 414,48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933 859,14</w:t>
            </w:r>
          </w:p>
        </w:tc>
      </w:tr>
      <w:tr w:rsidR="00F01208" w:rsidTr="00B018F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  <w:rPr>
                <w:b/>
                <w:bCs/>
              </w:rPr>
            </w:pPr>
            <w:r w:rsidRPr="002C7C12">
              <w:rPr>
                <w:b/>
                <w:bCs/>
                <w:sz w:val="22"/>
                <w:szCs w:val="22"/>
              </w:rPr>
              <w:t>Разница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1208" w:rsidRPr="002C7C12" w:rsidRDefault="00F01208" w:rsidP="00CA31FC">
            <w:pPr>
              <w:jc w:val="center"/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6A5A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BB6C12" w:rsidRDefault="00F01208" w:rsidP="00EF3603">
            <w:pPr>
              <w:jc w:val="center"/>
              <w:rPr>
                <w:b/>
              </w:rPr>
            </w:pPr>
            <w:r w:rsidRPr="00BB6C12">
              <w:rPr>
                <w:b/>
              </w:rPr>
              <w:t>- 85 071,14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</w:pPr>
            <w:r>
              <w:t>х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208" w:rsidRPr="002C7C12" w:rsidRDefault="00F01208" w:rsidP="00EF36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F01208" w:rsidRDefault="00F01208"/>
    <w:sectPr w:rsidR="00F01208" w:rsidSect="00EF36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A5A"/>
    <w:rsid w:val="0000549E"/>
    <w:rsid w:val="00017E14"/>
    <w:rsid w:val="000443DB"/>
    <w:rsid w:val="000930DB"/>
    <w:rsid w:val="000A0CC5"/>
    <w:rsid w:val="000B4285"/>
    <w:rsid w:val="000E3AB7"/>
    <w:rsid w:val="0011023B"/>
    <w:rsid w:val="00121913"/>
    <w:rsid w:val="00122623"/>
    <w:rsid w:val="00135A87"/>
    <w:rsid w:val="001A0A17"/>
    <w:rsid w:val="001A688F"/>
    <w:rsid w:val="001B14A0"/>
    <w:rsid w:val="001C12B9"/>
    <w:rsid w:val="001C13A5"/>
    <w:rsid w:val="001F4758"/>
    <w:rsid w:val="00212756"/>
    <w:rsid w:val="00235D1B"/>
    <w:rsid w:val="00237A88"/>
    <w:rsid w:val="0025799A"/>
    <w:rsid w:val="002C0F0C"/>
    <w:rsid w:val="002C7C12"/>
    <w:rsid w:val="00406B23"/>
    <w:rsid w:val="00417D40"/>
    <w:rsid w:val="0043559F"/>
    <w:rsid w:val="004640C5"/>
    <w:rsid w:val="00485C5F"/>
    <w:rsid w:val="004C2CFE"/>
    <w:rsid w:val="004C4483"/>
    <w:rsid w:val="004D7C91"/>
    <w:rsid w:val="00501569"/>
    <w:rsid w:val="00517534"/>
    <w:rsid w:val="0054602C"/>
    <w:rsid w:val="00556113"/>
    <w:rsid w:val="005805A5"/>
    <w:rsid w:val="005A7B3A"/>
    <w:rsid w:val="005B3AA1"/>
    <w:rsid w:val="005C50BD"/>
    <w:rsid w:val="005E6F5D"/>
    <w:rsid w:val="00632D0A"/>
    <w:rsid w:val="0068712E"/>
    <w:rsid w:val="006A5A5A"/>
    <w:rsid w:val="006C6914"/>
    <w:rsid w:val="006D7775"/>
    <w:rsid w:val="00743BC4"/>
    <w:rsid w:val="00763ED6"/>
    <w:rsid w:val="007872B5"/>
    <w:rsid w:val="00796A6F"/>
    <w:rsid w:val="007A73F1"/>
    <w:rsid w:val="007C302A"/>
    <w:rsid w:val="007D5D0C"/>
    <w:rsid w:val="007E4062"/>
    <w:rsid w:val="007E66B6"/>
    <w:rsid w:val="008151F9"/>
    <w:rsid w:val="00817CD1"/>
    <w:rsid w:val="00851653"/>
    <w:rsid w:val="008519CD"/>
    <w:rsid w:val="008B155F"/>
    <w:rsid w:val="008B1B73"/>
    <w:rsid w:val="008B470A"/>
    <w:rsid w:val="008C0583"/>
    <w:rsid w:val="008C25AB"/>
    <w:rsid w:val="009003F0"/>
    <w:rsid w:val="009437E1"/>
    <w:rsid w:val="00952BFF"/>
    <w:rsid w:val="00962FFA"/>
    <w:rsid w:val="00971375"/>
    <w:rsid w:val="00995056"/>
    <w:rsid w:val="00A742A4"/>
    <w:rsid w:val="00AB7085"/>
    <w:rsid w:val="00AC13FA"/>
    <w:rsid w:val="00AF4EDF"/>
    <w:rsid w:val="00B018F3"/>
    <w:rsid w:val="00B03BE1"/>
    <w:rsid w:val="00B508BA"/>
    <w:rsid w:val="00BB6C12"/>
    <w:rsid w:val="00C4306A"/>
    <w:rsid w:val="00C704CC"/>
    <w:rsid w:val="00C73AAE"/>
    <w:rsid w:val="00C867C9"/>
    <w:rsid w:val="00C91D18"/>
    <w:rsid w:val="00CA31FC"/>
    <w:rsid w:val="00CA68F2"/>
    <w:rsid w:val="00D037CC"/>
    <w:rsid w:val="00D10D13"/>
    <w:rsid w:val="00DA7149"/>
    <w:rsid w:val="00DB1D23"/>
    <w:rsid w:val="00E3010C"/>
    <w:rsid w:val="00E36063"/>
    <w:rsid w:val="00E613E7"/>
    <w:rsid w:val="00E7217A"/>
    <w:rsid w:val="00EE082B"/>
    <w:rsid w:val="00EE3735"/>
    <w:rsid w:val="00EF3603"/>
    <w:rsid w:val="00F01208"/>
    <w:rsid w:val="00F116AE"/>
    <w:rsid w:val="00F82EAB"/>
    <w:rsid w:val="00F943CA"/>
    <w:rsid w:val="00F967E1"/>
    <w:rsid w:val="00FB251D"/>
    <w:rsid w:val="00FC4384"/>
    <w:rsid w:val="00FC6CF8"/>
    <w:rsid w:val="00FD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A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791</TotalTime>
  <Pages>1</Pages>
  <Words>274</Words>
  <Characters>1563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Александр Алексеевич</dc:creator>
  <cp:keywords/>
  <dc:description/>
  <cp:lastModifiedBy>КСП 2</cp:lastModifiedBy>
  <cp:revision>171</cp:revision>
  <cp:lastPrinted>2017-04-24T06:38:00Z</cp:lastPrinted>
  <dcterms:created xsi:type="dcterms:W3CDTF">2015-04-02T05:16:00Z</dcterms:created>
  <dcterms:modified xsi:type="dcterms:W3CDTF">2017-04-25T11:05:00Z</dcterms:modified>
</cp:coreProperties>
</file>